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65FA6A2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 – 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1AD3737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</w:t>
      </w:r>
      <w:r w:rsidR="00296969">
        <w:rPr>
          <w:rFonts w:ascii="Corbel" w:hAnsi="Corbel"/>
          <w:sz w:val="20"/>
          <w:szCs w:val="20"/>
        </w:rPr>
        <w:t>7</w:t>
      </w:r>
      <w:r w:rsidR="007D170F">
        <w:rPr>
          <w:rFonts w:ascii="Corbel" w:hAnsi="Corbel"/>
          <w:sz w:val="20"/>
          <w:szCs w:val="20"/>
        </w:rPr>
        <w:t>/202</w:t>
      </w:r>
      <w:r w:rsidR="00296969">
        <w:rPr>
          <w:rFonts w:ascii="Corbel" w:hAnsi="Corbel"/>
          <w:sz w:val="20"/>
          <w:szCs w:val="20"/>
        </w:rPr>
        <w:t>8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0BCFAF5E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konsumenckie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08F2AA16" w:rsidR="0085747A" w:rsidRPr="00B169DF" w:rsidRDefault="00A92D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92D1E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A92D1E">
              <w:rPr>
                <w:rFonts w:ascii="Corbel" w:hAnsi="Corbel"/>
                <w:b w:val="0"/>
                <w:sz w:val="24"/>
                <w:szCs w:val="24"/>
              </w:rPr>
              <w:t>/I/RP/C-1.5a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46005F8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054C468D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1CCE4794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1C929DF6" w:rsidR="007D170F" w:rsidRPr="00B169DF" w:rsidRDefault="00985CD9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B7AF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2E097FE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207CBF42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0512A9AD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2F1E5440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72BC6721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DD18E3" w14:textId="3BAB499A" w:rsidR="009C54AE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7341A9AA" w14:textId="76E306AD" w:rsidR="00AB7AFF" w:rsidRPr="00B169DF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7348E7B3" w:rsidR="0085747A" w:rsidRPr="00B169DF" w:rsidRDefault="009716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rynków finansowych, bankowości, matematyki finansowej oraz ekonomii (mikroeko</w:t>
            </w:r>
            <w:r w:rsidR="00A627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omii i makroekonomii).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61A61192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Zapoznanie studentów z istotą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 zakresem finansów konsumenckich i ich miejscem w systemie finansowym.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79CF2E5D" w:rsidR="0085747A" w:rsidRPr="00B169DF" w:rsidRDefault="007C2CF1" w:rsidP="007C2CF1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0036B1CE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Przekazanie wiedzy o mechanizmach funkcjonowania gospodarstw domowych, rynku usług finansowych oraz powiązaniach między sektorem finansowym a </w:t>
            </w:r>
            <w:proofErr w:type="spellStart"/>
            <w:r w:rsidRPr="007C2CF1">
              <w:rPr>
                <w:rFonts w:ascii="Corbel" w:hAnsi="Corbel"/>
                <w:b w:val="0"/>
                <w:sz w:val="24"/>
                <w:szCs w:val="24"/>
              </w:rPr>
              <w:t>zachowaniami</w:t>
            </w:r>
            <w:proofErr w:type="spellEnd"/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 konsumentów.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247B98AC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C2CF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79468B39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Kształcenie umiejętności analizy i interpretacji danych dotyczących sytuacji finansowej gospodarstw domowych, w tym dochodów, wydatków, oszczędności i zadłużenia.</w:t>
            </w:r>
          </w:p>
        </w:tc>
      </w:tr>
      <w:tr w:rsidR="007C2CF1" w:rsidRPr="00B169DF" w14:paraId="6EDBEC25" w14:textId="77777777" w:rsidTr="00923D7D">
        <w:tc>
          <w:tcPr>
            <w:tcW w:w="851" w:type="dxa"/>
            <w:vAlign w:val="center"/>
          </w:tcPr>
          <w:p w14:paraId="60262DED" w14:textId="55EC977B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BCD8F5" w14:textId="2005AE59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Kształtowanie postaw odpowiedzialności, etyki i świadomości finansowej w podejmowaniu decyzji konsumenckich oraz współpracy w projektach zespołowych.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F00CA40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</w:t>
            </w:r>
            <w:r w:rsidR="0010058E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8E298D">
              <w:rPr>
                <w:rFonts w:ascii="Corbel" w:hAnsi="Corbel"/>
                <w:b w:val="0"/>
                <w:smallCaps w:val="0"/>
                <w:szCs w:val="24"/>
              </w:rPr>
              <w:t xml:space="preserve"> procesy dotyczące finansów konsumenckich oraz mechanizmy funkcjonowania gospodarstw domowych w systemie finansowym.</w:t>
            </w:r>
          </w:p>
        </w:tc>
        <w:tc>
          <w:tcPr>
            <w:tcW w:w="1873" w:type="dxa"/>
          </w:tcPr>
          <w:p w14:paraId="29B28AA5" w14:textId="7EF96A07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E52E87F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strukturę i zasady funkcjonowania rynku usług finansowych oraz potrafi wyjaśnić zależności między elementami systemu finansowego, ekonomicznego i społecznego.</w:t>
            </w:r>
          </w:p>
        </w:tc>
        <w:tc>
          <w:tcPr>
            <w:tcW w:w="1873" w:type="dxa"/>
          </w:tcPr>
          <w:p w14:paraId="7FFB699C" w14:textId="5783B5B0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C52A0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F438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C552B66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analizować i interpretować dane dotyczące sytuacji finansowej gospodarstw domowych, wykorzystując techniki informacyjno-komunikacyjne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C96391" w14:textId="09EBE55C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F4380" w:rsidRPr="00B169DF" w14:paraId="31A5D307" w14:textId="77777777" w:rsidTr="005E6E85">
        <w:tc>
          <w:tcPr>
            <w:tcW w:w="1701" w:type="dxa"/>
          </w:tcPr>
          <w:p w14:paraId="075E7B33" w14:textId="2316A6D4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EA8F59F" w14:textId="3E1BCAC6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samodzielnie pogłębiać wiedzę z zakresu finansów osobistych i świadomie wykorzystywać ją w planowaniu decyzji finansowych w życiu prywatnym i zawodowym.</w:t>
            </w:r>
          </w:p>
        </w:tc>
        <w:tc>
          <w:tcPr>
            <w:tcW w:w="1873" w:type="dxa"/>
          </w:tcPr>
          <w:p w14:paraId="42E3A10A" w14:textId="6C95FE0A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K_K02</w:t>
            </w:r>
          </w:p>
        </w:tc>
      </w:tr>
      <w:tr w:rsidR="006F4380" w:rsidRPr="00B169DF" w14:paraId="0E89E90B" w14:textId="77777777" w:rsidTr="005E6E85">
        <w:tc>
          <w:tcPr>
            <w:tcW w:w="1701" w:type="dxa"/>
          </w:tcPr>
          <w:p w14:paraId="4971AB59" w14:textId="0017C982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8C764AD" w14:textId="16ED4DB3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jest gotów do etycznego i odpowiedzialnego podejmowania decyzji finansowych, współpracy w realizacji projektów dotyczących finansów konsumentów oraz promowania postaw racjonalnego gospodarowania finansami.</w:t>
            </w:r>
          </w:p>
        </w:tc>
        <w:tc>
          <w:tcPr>
            <w:tcW w:w="1873" w:type="dxa"/>
          </w:tcPr>
          <w:p w14:paraId="046E178B" w14:textId="63A57FCD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7E17B3">
        <w:tc>
          <w:tcPr>
            <w:tcW w:w="9520" w:type="dxa"/>
          </w:tcPr>
          <w:p w14:paraId="413778C4" w14:textId="6AD01E64" w:rsidR="0085747A" w:rsidRPr="00B169DF" w:rsidRDefault="007B54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zakres</w:t>
            </w:r>
            <w:r w:rsidR="007E17B3">
              <w:rPr>
                <w:rFonts w:ascii="Corbel" w:hAnsi="Corbel"/>
                <w:sz w:val="24"/>
                <w:szCs w:val="24"/>
              </w:rPr>
              <w:t xml:space="preserve"> finansów </w:t>
            </w:r>
            <w:r>
              <w:rPr>
                <w:rFonts w:ascii="Corbel" w:hAnsi="Corbel"/>
                <w:sz w:val="24"/>
                <w:szCs w:val="24"/>
              </w:rPr>
              <w:t>konsumenckich</w:t>
            </w:r>
          </w:p>
        </w:tc>
      </w:tr>
      <w:tr w:rsidR="0085747A" w:rsidRPr="00B169DF" w14:paraId="793F307B" w14:textId="77777777" w:rsidTr="007E17B3">
        <w:tc>
          <w:tcPr>
            <w:tcW w:w="9520" w:type="dxa"/>
          </w:tcPr>
          <w:p w14:paraId="6B06A6F0" w14:textId="652FD113" w:rsidR="0085747A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Proces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finansjalizacji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gospodarstw domowych</w:t>
            </w:r>
            <w:r w:rsidR="007B543A">
              <w:rPr>
                <w:rFonts w:ascii="Corbel" w:hAnsi="Corbel"/>
                <w:sz w:val="24"/>
                <w:szCs w:val="24"/>
              </w:rPr>
              <w:t xml:space="preserve"> i jego konsekwencje</w:t>
            </w:r>
          </w:p>
        </w:tc>
      </w:tr>
      <w:tr w:rsidR="007E17B3" w:rsidRPr="00B169DF" w14:paraId="499B74F8" w14:textId="77777777" w:rsidTr="007E17B3">
        <w:tc>
          <w:tcPr>
            <w:tcW w:w="9520" w:type="dxa"/>
          </w:tcPr>
          <w:p w14:paraId="0833E316" w14:textId="25DE3485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Alfabetyzm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B543A">
              <w:rPr>
                <w:rFonts w:ascii="Corbel" w:hAnsi="Corbel"/>
                <w:sz w:val="24"/>
                <w:szCs w:val="24"/>
              </w:rPr>
              <w:t>i świadomość finansowa konsumentów</w:t>
            </w:r>
          </w:p>
        </w:tc>
      </w:tr>
      <w:tr w:rsidR="007E17B3" w:rsidRPr="00B169DF" w14:paraId="6516CB28" w14:textId="77777777" w:rsidTr="007E17B3">
        <w:tc>
          <w:tcPr>
            <w:tcW w:w="9520" w:type="dxa"/>
          </w:tcPr>
          <w:p w14:paraId="4A09628E" w14:textId="5EC4ECCD" w:rsidR="007E17B3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Konsument na rynku usług finansowych</w:t>
            </w:r>
          </w:p>
        </w:tc>
      </w:tr>
      <w:tr w:rsidR="007E17B3" w:rsidRPr="00B169DF" w14:paraId="0C4FC97D" w14:textId="77777777" w:rsidTr="007E17B3">
        <w:tc>
          <w:tcPr>
            <w:tcW w:w="9520" w:type="dxa"/>
          </w:tcPr>
          <w:p w14:paraId="72BE5F02" w14:textId="3F7DF8F7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Rynek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consumer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finance</w:t>
            </w:r>
            <w:proofErr w:type="spellEnd"/>
          </w:p>
        </w:tc>
      </w:tr>
      <w:tr w:rsidR="007E17B3" w:rsidRPr="00B169DF" w14:paraId="579FB769" w14:textId="77777777" w:rsidTr="007E17B3">
        <w:tc>
          <w:tcPr>
            <w:tcW w:w="9520" w:type="dxa"/>
          </w:tcPr>
          <w:p w14:paraId="65DFD949" w14:textId="66145BA1" w:rsidR="007E17B3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Zadłużenie i ryzyko finansowe konsumenta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7E17B3">
        <w:tc>
          <w:tcPr>
            <w:tcW w:w="9520" w:type="dxa"/>
          </w:tcPr>
          <w:p w14:paraId="3E486714" w14:textId="67C65439" w:rsidR="0085747A" w:rsidRPr="00B169DF" w:rsidRDefault="007B54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dochodów i budżetu gospodarstwa domowego</w:t>
            </w:r>
          </w:p>
        </w:tc>
      </w:tr>
      <w:tr w:rsidR="007E17B3" w:rsidRPr="00B169DF" w14:paraId="20FC07D9" w14:textId="77777777" w:rsidTr="007E17B3">
        <w:tc>
          <w:tcPr>
            <w:tcW w:w="9520" w:type="dxa"/>
          </w:tcPr>
          <w:p w14:paraId="7DA79495" w14:textId="1439B08B" w:rsidR="007E17B3" w:rsidRPr="00B169DF" w:rsidRDefault="006E7A07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A07">
              <w:rPr>
                <w:rFonts w:ascii="Corbel" w:hAnsi="Corbel"/>
                <w:sz w:val="24"/>
                <w:szCs w:val="24"/>
              </w:rPr>
              <w:t>Zadłużenie, zdolność kredytowa i rynek instytucji kredytowych</w:t>
            </w:r>
          </w:p>
        </w:tc>
      </w:tr>
      <w:tr w:rsidR="007E17B3" w:rsidRPr="00B169DF" w14:paraId="4FFEA0AA" w14:textId="77777777" w:rsidTr="007E17B3">
        <w:tc>
          <w:tcPr>
            <w:tcW w:w="9520" w:type="dxa"/>
          </w:tcPr>
          <w:p w14:paraId="4D1C4136" w14:textId="123FE2BC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Decyzje oszczędnościowe i </w:t>
            </w:r>
            <w:r w:rsidR="007B543A">
              <w:rPr>
                <w:rFonts w:ascii="Corbel" w:hAnsi="Corbel"/>
                <w:sz w:val="24"/>
                <w:szCs w:val="24"/>
              </w:rPr>
              <w:t>inwestycyjne</w:t>
            </w:r>
            <w:r>
              <w:rPr>
                <w:rFonts w:ascii="Corbel" w:hAnsi="Corbel"/>
                <w:sz w:val="24"/>
                <w:szCs w:val="24"/>
              </w:rPr>
              <w:t xml:space="preserve"> konsumentów</w:t>
            </w:r>
          </w:p>
        </w:tc>
      </w:tr>
      <w:tr w:rsidR="007E17B3" w:rsidRPr="00B169DF" w14:paraId="6CEC1BDB" w14:textId="77777777" w:rsidTr="007E17B3">
        <w:tc>
          <w:tcPr>
            <w:tcW w:w="9520" w:type="dxa"/>
          </w:tcPr>
          <w:p w14:paraId="60EFDC87" w14:textId="6AF53F81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Zachowania konsumentów na rynkach finansowych</w:t>
            </w:r>
          </w:p>
        </w:tc>
      </w:tr>
      <w:tr w:rsidR="0085747A" w:rsidRPr="00B169DF" w14:paraId="65A54889" w14:textId="77777777" w:rsidTr="007E17B3">
        <w:tc>
          <w:tcPr>
            <w:tcW w:w="9520" w:type="dxa"/>
          </w:tcPr>
          <w:p w14:paraId="7FC5E313" w14:textId="0DF8619D" w:rsidR="0085747A" w:rsidRPr="00B169DF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Oszustwa finansowe i ochrona konsumenta na rynku usług finansowych</w:t>
            </w:r>
          </w:p>
        </w:tc>
      </w:tr>
      <w:tr w:rsidR="007E17B3" w:rsidRPr="00B169DF" w14:paraId="179FCDAB" w14:textId="77777777" w:rsidTr="007E17B3">
        <w:tc>
          <w:tcPr>
            <w:tcW w:w="9520" w:type="dxa"/>
          </w:tcPr>
          <w:p w14:paraId="697DBBF0" w14:textId="214FC579" w:rsidR="007E17B3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Cyfrowe finanse konsumenckie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FD81CC4" w14:textId="3BFCB0FC" w:rsidR="0035136E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 multimedialną.</w:t>
      </w:r>
    </w:p>
    <w:p w14:paraId="3AED6A50" w14:textId="198745FB" w:rsidR="0035136E" w:rsidRPr="00B169DF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6E7A07">
        <w:rPr>
          <w:rFonts w:ascii="Corbel" w:hAnsi="Corbel"/>
          <w:b w:val="0"/>
          <w:smallCaps w:val="0"/>
          <w:szCs w:val="24"/>
        </w:rPr>
        <w:t xml:space="preserve"> analiza przypadków (</w:t>
      </w:r>
      <w:proofErr w:type="spellStart"/>
      <w:r w:rsidR="006E7A07">
        <w:rPr>
          <w:rFonts w:ascii="Corbel" w:hAnsi="Corbel"/>
          <w:b w:val="0"/>
          <w:smallCaps w:val="0"/>
          <w:szCs w:val="24"/>
        </w:rPr>
        <w:t>case</w:t>
      </w:r>
      <w:proofErr w:type="spellEnd"/>
      <w:r w:rsidR="006E7A07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="006E7A07">
        <w:rPr>
          <w:rFonts w:ascii="Corbel" w:hAnsi="Corbel"/>
          <w:b w:val="0"/>
          <w:smallCaps w:val="0"/>
          <w:szCs w:val="24"/>
        </w:rPr>
        <w:t>study</w:t>
      </w:r>
      <w:proofErr w:type="spellEnd"/>
      <w:r w:rsidR="006E7A07">
        <w:rPr>
          <w:rFonts w:ascii="Corbel" w:hAnsi="Corbel"/>
          <w:b w:val="0"/>
          <w:smallCaps w:val="0"/>
          <w:szCs w:val="24"/>
        </w:rPr>
        <w:t>)</w:t>
      </w:r>
      <w:r>
        <w:rPr>
          <w:rFonts w:ascii="Corbel" w:hAnsi="Corbel"/>
          <w:b w:val="0"/>
          <w:smallCaps w:val="0"/>
          <w:szCs w:val="24"/>
        </w:rPr>
        <w:t xml:space="preserve">, analiza i interpretacja danych statystycznych,  </w:t>
      </w:r>
      <w:r w:rsidR="006E7A0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praca w grupach.</w:t>
      </w:r>
    </w:p>
    <w:p w14:paraId="0003AC51" w14:textId="1E797199" w:rsidR="00E960BB" w:rsidRPr="006E7A07" w:rsidRDefault="00BF2C41" w:rsidP="006E7A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CF8BA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45D96917" w14:textId="198EEBB7" w:rsidR="0085747A" w:rsidRP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4649D22D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290D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9F91B9" w14:textId="5919B765" w:rsidR="0085747A" w:rsidRPr="00B169DF" w:rsidRDefault="008E298D" w:rsidP="008E298D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2C5D59D9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E298D" w:rsidRPr="00B169DF" w14:paraId="05619390" w14:textId="77777777" w:rsidTr="00C05F44">
        <w:tc>
          <w:tcPr>
            <w:tcW w:w="1985" w:type="dxa"/>
          </w:tcPr>
          <w:p w14:paraId="0474A156" w14:textId="7AD406CB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5E0EC7" w14:textId="19BF82E3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grupowy, obserwacja w trakcie zajęć</w:t>
            </w:r>
          </w:p>
        </w:tc>
        <w:tc>
          <w:tcPr>
            <w:tcW w:w="2126" w:type="dxa"/>
          </w:tcPr>
          <w:p w14:paraId="7869940C" w14:textId="5BD533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E298D" w:rsidRPr="00B169DF" w14:paraId="6DC03C2F" w14:textId="77777777" w:rsidTr="00C05F44">
        <w:tc>
          <w:tcPr>
            <w:tcW w:w="1985" w:type="dxa"/>
          </w:tcPr>
          <w:p w14:paraId="16EA5F10" w14:textId="62B93B69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4DAEA5" w14:textId="034B74FC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731D4DF" w14:textId="4C4E3E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E298D" w:rsidRPr="00B169DF" w14:paraId="0599B5D4" w14:textId="77777777" w:rsidTr="00C05F44">
        <w:tc>
          <w:tcPr>
            <w:tcW w:w="1985" w:type="dxa"/>
          </w:tcPr>
          <w:p w14:paraId="7A17261B" w14:textId="4A756AFB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51DCF25" w14:textId="50C6C8AA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3A0A9AA" w14:textId="28E7D5D6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0BB73C65" w14:textId="77777777" w:rsidR="00926478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projekt grupowy, </w:t>
            </w:r>
            <w:r w:rsidR="00926478">
              <w:rPr>
                <w:rFonts w:ascii="Corbel" w:hAnsi="Corbel"/>
                <w:b w:val="0"/>
                <w:smallCaps w:val="0"/>
                <w:szCs w:val="24"/>
              </w:rPr>
              <w:t>test zaliczeniowy (kolokwium).</w:t>
            </w:r>
          </w:p>
          <w:p w14:paraId="55CF5A38" w14:textId="3D6FF92E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08F37B79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CE84531" w:rsidR="00C61DC5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18DF9769" w:rsidR="00C61DC5" w:rsidRPr="00B169DF" w:rsidRDefault="00DB10E2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39BBE141" w:rsidR="0085747A" w:rsidRPr="00B169DF" w:rsidRDefault="00DB10E2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F714A8" w14:textId="06002A01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Bogacka-Kisiel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E. (2012). Finanse osobiste: Zachowania, produkty, strategie. Warszawa: PWN.</w:t>
            </w:r>
          </w:p>
          <w:p w14:paraId="2B6A2405" w14:textId="1F9C6B40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Cwynar, A.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Alfabetyzm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finansowy na świecie i w Polsce.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Wydawnictwo Ekonomiczne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53DDB77" w14:textId="25AE81CE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(2009). Niewypłacalność gospodarstw domowych: Przyczyny – skutki – przeciwdziałani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</w:t>
            </w: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D627845" w14:textId="77777777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(red.). (2014). Współczesne problemy finansów osobistych. Warszawa: CeDeWu.</w:t>
            </w:r>
          </w:p>
          <w:p w14:paraId="74ACC37E" w14:textId="0A327B74" w:rsidR="00BB2A59" w:rsidRP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Reczuch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A. (2022). Upadłość konsumencka jako prawno-ekonomiczny instrument przeciwdziałania wykluczeniu finansowemu i nadmiernemu zadłużeniu gospodarstw domowych w Polsce. Warszawa: CeDeWu.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EE436B" w14:textId="77777777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Flejterski, S., &amp; Świecka, B. (red.). (2009). Elementy finansów i bankowości. Warszawa: CeDeWu.</w:t>
            </w:r>
          </w:p>
          <w:p w14:paraId="64F45E05" w14:textId="68F56E9B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  <w:p w14:paraId="5722110C" w14:textId="286746E1" w:rsidR="00BB2A59" w:rsidRP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Lusardi, A., &amp; Mitchell, O. S. (2014). The economic importance of financial literacy: Theory and evidence. </w:t>
            </w: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of </w:t>
            </w: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Economic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Literature</w:t>
            </w:r>
            <w:proofErr w:type="spellEnd"/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52(1), 5–44.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https://doi.org/10.1257/jel.52.1.5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E1B3" w14:textId="77777777" w:rsidR="00EE7E93" w:rsidRDefault="00EE7E93" w:rsidP="00C16ABF">
      <w:pPr>
        <w:spacing w:after="0" w:line="240" w:lineRule="auto"/>
      </w:pPr>
      <w:r>
        <w:separator/>
      </w:r>
    </w:p>
  </w:endnote>
  <w:endnote w:type="continuationSeparator" w:id="0">
    <w:p w14:paraId="6A23373C" w14:textId="77777777" w:rsidR="00EE7E93" w:rsidRDefault="00EE7E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C03B3" w14:textId="77777777" w:rsidR="00EE7E93" w:rsidRDefault="00EE7E93" w:rsidP="00C16ABF">
      <w:pPr>
        <w:spacing w:after="0" w:line="240" w:lineRule="auto"/>
      </w:pPr>
      <w:r>
        <w:separator/>
      </w:r>
    </w:p>
  </w:footnote>
  <w:footnote w:type="continuationSeparator" w:id="0">
    <w:p w14:paraId="72047D3E" w14:textId="77777777" w:rsidR="00EE7E93" w:rsidRDefault="00EE7E93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626380">
    <w:abstractNumId w:val="0"/>
  </w:num>
  <w:num w:numId="2" w16cid:durableId="2116367646">
    <w:abstractNumId w:val="1"/>
  </w:num>
  <w:num w:numId="3" w16cid:durableId="134250914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696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64F4"/>
    <w:rsid w:val="008F12C9"/>
    <w:rsid w:val="008F6E29"/>
    <w:rsid w:val="00916188"/>
    <w:rsid w:val="00923D7D"/>
    <w:rsid w:val="00926478"/>
    <w:rsid w:val="009508DF"/>
    <w:rsid w:val="00950DAC"/>
    <w:rsid w:val="00954A07"/>
    <w:rsid w:val="0097165B"/>
    <w:rsid w:val="00985C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750"/>
    <w:rsid w:val="00A71D29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D3869"/>
    <w:rsid w:val="00BD66E9"/>
    <w:rsid w:val="00BD6FF4"/>
    <w:rsid w:val="00BF2C41"/>
    <w:rsid w:val="00C058B4"/>
    <w:rsid w:val="00C05F44"/>
    <w:rsid w:val="00C131B5"/>
    <w:rsid w:val="00C15D33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0C42"/>
    <w:rsid w:val="00C94B98"/>
    <w:rsid w:val="00CA0A6B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B10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E93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4A68-3C06-AC40-8B66-ABE76BA6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1</Pages>
  <Words>977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29</cp:revision>
  <cp:lastPrinted>2019-02-06T12:12:00Z</cp:lastPrinted>
  <dcterms:created xsi:type="dcterms:W3CDTF">2025-05-29T10:49:00Z</dcterms:created>
  <dcterms:modified xsi:type="dcterms:W3CDTF">2025-11-15T19:00:00Z</dcterms:modified>
</cp:coreProperties>
</file>